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FB86C" w14:textId="77777777" w:rsidR="00EA18D6" w:rsidRDefault="00EA18D6" w:rsidP="00EA18D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Ann BACON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fl.1470)</w:t>
      </w:r>
    </w:p>
    <w:p w14:paraId="2D32C9D9" w14:textId="77777777" w:rsidR="00EA18D6" w:rsidRDefault="00EA18D6" w:rsidP="00EA18D6">
      <w:pPr>
        <w:pStyle w:val="NoSpacing"/>
        <w:rPr>
          <w:rFonts w:cs="Times New Roman"/>
          <w:szCs w:val="24"/>
        </w:rPr>
      </w:pPr>
    </w:p>
    <w:p w14:paraId="10764FAC" w14:textId="77777777" w:rsidR="00EA18D6" w:rsidRDefault="00EA18D6" w:rsidP="00EA18D6">
      <w:pPr>
        <w:pStyle w:val="NoSpacing"/>
        <w:rPr>
          <w:rFonts w:cs="Times New Roman"/>
          <w:szCs w:val="24"/>
        </w:rPr>
      </w:pPr>
    </w:p>
    <w:p w14:paraId="25DB28B1" w14:textId="77777777" w:rsidR="00EA18D6" w:rsidRDefault="00EA18D6" w:rsidP="00EA18D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Daughter of Thomas </w:t>
      </w:r>
      <w:proofErr w:type="gramStart"/>
      <w:r>
        <w:rPr>
          <w:rFonts w:cs="Times New Roman"/>
          <w:szCs w:val="24"/>
        </w:rPr>
        <w:t>Bacon(</w:t>
      </w:r>
      <w:proofErr w:type="gramEnd"/>
      <w:r>
        <w:rPr>
          <w:rFonts w:cs="Times New Roman"/>
          <w:szCs w:val="24"/>
        </w:rPr>
        <w:t>d.1485)(q.v.) and his wife, Margery.</w:t>
      </w:r>
    </w:p>
    <w:p w14:paraId="63B4D269" w14:textId="77777777" w:rsidR="00EA18D6" w:rsidRDefault="00EA18D6" w:rsidP="00EA18D6">
      <w:pPr>
        <w:pStyle w:val="NoSpacing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(“An Essay Towards a Topographical History of the County of Norfolk” 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>117-21</w:t>
      </w:r>
      <w:r w:rsidRPr="00CE34CC">
        <w:rPr>
          <w:rFonts w:cs="Times New Roman"/>
          <w:szCs w:val="24"/>
        </w:rPr>
        <w:t xml:space="preserve"> 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2AF8E442" w14:textId="77777777" w:rsidR="00EA18D6" w:rsidRDefault="00EA18D6" w:rsidP="00EA18D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= Robert </w:t>
      </w:r>
      <w:proofErr w:type="spellStart"/>
      <w:r>
        <w:rPr>
          <w:rFonts w:cs="Times New Roman"/>
          <w:szCs w:val="24"/>
        </w:rPr>
        <w:t>Garneys</w:t>
      </w:r>
      <w:proofErr w:type="spellEnd"/>
      <w:r>
        <w:rPr>
          <w:rFonts w:cs="Times New Roman"/>
          <w:szCs w:val="24"/>
        </w:rPr>
        <w:t xml:space="preserve"> of Kenton, Suffolk.      (ibid.)</w:t>
      </w:r>
    </w:p>
    <w:p w14:paraId="295970D9" w14:textId="77777777" w:rsidR="00EA18D6" w:rsidRDefault="00EA18D6" w:rsidP="00EA18D6">
      <w:pPr>
        <w:pStyle w:val="NoSpacing"/>
        <w:rPr>
          <w:rFonts w:cs="Times New Roman"/>
          <w:szCs w:val="24"/>
        </w:rPr>
      </w:pPr>
    </w:p>
    <w:p w14:paraId="674B0980" w14:textId="77777777" w:rsidR="00EA18D6" w:rsidRDefault="00EA18D6" w:rsidP="00EA18D6">
      <w:pPr>
        <w:pStyle w:val="NoSpacing"/>
        <w:rPr>
          <w:rFonts w:cs="Times New Roman"/>
          <w:szCs w:val="24"/>
        </w:rPr>
      </w:pPr>
    </w:p>
    <w:p w14:paraId="44B85714" w14:textId="77777777" w:rsidR="00EA18D6" w:rsidRDefault="00EA18D6" w:rsidP="00EA18D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February 2024</w:t>
      </w:r>
    </w:p>
    <w:p w14:paraId="43E2CB1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67109" w14:textId="77777777" w:rsidR="00EA18D6" w:rsidRDefault="00EA18D6" w:rsidP="009139A6">
      <w:r>
        <w:separator/>
      </w:r>
    </w:p>
  </w:endnote>
  <w:endnote w:type="continuationSeparator" w:id="0">
    <w:p w14:paraId="6D7FA764" w14:textId="77777777" w:rsidR="00EA18D6" w:rsidRDefault="00EA18D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E862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9BB1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B882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4E830" w14:textId="77777777" w:rsidR="00EA18D6" w:rsidRDefault="00EA18D6" w:rsidP="009139A6">
      <w:r>
        <w:separator/>
      </w:r>
    </w:p>
  </w:footnote>
  <w:footnote w:type="continuationSeparator" w:id="0">
    <w:p w14:paraId="43A8DB93" w14:textId="77777777" w:rsidR="00EA18D6" w:rsidRDefault="00EA18D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448D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AC83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932F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8D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A18D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E7616"/>
  <w15:chartTrackingRefBased/>
  <w15:docId w15:val="{AF99D59A-E456-481B-888B-CF0F141AB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2024-02-11T19:17:00Z</dcterms:created>
  <dcterms:modified xsi:type="dcterms:W3CDTF">2024-02-11T19:17:00Z</dcterms:modified>
</cp:coreProperties>
</file>